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4DFCB29B" w14:textId="609C68E5" w:rsidR="00DB6035" w:rsidRPr="002C3BDD" w:rsidRDefault="00DB6035" w:rsidP="00DB6035">
      <w:pPr>
        <w:tabs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1-004</w:t>
      </w:r>
      <w:r w:rsidR="00C36F6A">
        <w:rPr>
          <w:rFonts w:cs="Arial"/>
          <w:sz w:val="20"/>
          <w:szCs w:val="20"/>
        </w:rPr>
        <w:t>9</w:t>
      </w:r>
      <w:r w:rsidRPr="002C3BDD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3</w:t>
      </w:r>
    </w:p>
    <w:p w14:paraId="725CBB4C" w14:textId="160787BB" w:rsidR="00DB6035" w:rsidRDefault="00DB6035" w:rsidP="00DB6035">
      <w:pPr>
        <w:rPr>
          <w:rFonts w:cs="Arial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3-</w:t>
      </w:r>
      <w:r w:rsidR="00C36F6A">
        <w:rPr>
          <w:rFonts w:cs="Arial"/>
          <w:sz w:val="20"/>
          <w:szCs w:val="20"/>
        </w:rPr>
        <w:t>304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439665EF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A4488D">
        <w:rPr>
          <w:rFonts w:cs="Arial"/>
          <w:b/>
        </w:rPr>
        <w:t>SODELUJOČEGA PODJETJA</w:t>
      </w:r>
      <w:bookmarkStart w:id="0" w:name="_GoBack"/>
      <w:bookmarkEnd w:id="0"/>
    </w:p>
    <w:p w14:paraId="56EE2EDD" w14:textId="77777777" w:rsidR="00DB6035" w:rsidRDefault="00DB6035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0A88BAA4" w:rsidR="00D57EE7" w:rsidRDefault="00D57EE7" w:rsidP="001F0BA2">
      <w:pPr>
        <w:tabs>
          <w:tab w:val="left" w:pos="1083"/>
        </w:tabs>
        <w:rPr>
          <w:rFonts w:cs="Arial"/>
        </w:rPr>
      </w:pPr>
    </w:p>
    <w:p w14:paraId="259CD7CF" w14:textId="6D700D7C" w:rsidR="00931B30" w:rsidRPr="00346EF7" w:rsidRDefault="00931B30" w:rsidP="00346EF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346EF7">
        <w:rPr>
          <w:rFonts w:ascii="Arial" w:hAnsi="Arial" w:cs="Arial"/>
          <w:b/>
        </w:rPr>
        <w:t>IZJAVA</w:t>
      </w:r>
      <w:r w:rsidR="00346EF7" w:rsidRPr="00346EF7">
        <w:rPr>
          <w:rFonts w:ascii="Arial" w:hAnsi="Arial" w:cs="Arial"/>
          <w:b/>
        </w:rPr>
        <w:t xml:space="preserve"> - DRUGO</w:t>
      </w:r>
      <w:r w:rsidRPr="00346EF7">
        <w:rPr>
          <w:rFonts w:ascii="Arial" w:hAnsi="Arial" w:cs="Arial"/>
          <w:b/>
        </w:rPr>
        <w:t>:</w:t>
      </w:r>
    </w:p>
    <w:p w14:paraId="6DF15A5F" w14:textId="77777777" w:rsidR="00C766AE" w:rsidRPr="009862CE" w:rsidRDefault="00C766AE" w:rsidP="00C766AE">
      <w:pPr>
        <w:tabs>
          <w:tab w:val="left" w:pos="142"/>
        </w:tabs>
        <w:jc w:val="both"/>
        <w:rPr>
          <w:rFonts w:cs="Arial"/>
        </w:rPr>
      </w:pPr>
      <w:bookmarkStart w:id="1" w:name="_Hlk133245938"/>
      <w:r>
        <w:rPr>
          <w:rFonts w:cs="Arial"/>
        </w:rPr>
        <w:t xml:space="preserve">Izjavljamo, da smo seznanjeni z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>
        <w:rPr>
          <w:rFonts w:cs="Arial"/>
        </w:rPr>
        <w:t xml:space="preserve">ki </w:t>
      </w:r>
      <w:r w:rsidRPr="009862CE">
        <w:rPr>
          <w:rFonts w:cs="Arial"/>
        </w:rPr>
        <w:t>prepoved</w:t>
      </w:r>
      <w:r>
        <w:rPr>
          <w:rFonts w:cs="Arial"/>
        </w:rPr>
        <w:t xml:space="preserve">uje </w:t>
      </w:r>
      <w:r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5F24E5B9" w14:textId="77777777" w:rsidR="00C766AE" w:rsidRPr="009862C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Pr="009862CE">
        <w:rPr>
          <w:rFonts w:cs="Arial"/>
        </w:rPr>
        <w:t>;</w:t>
      </w:r>
    </w:p>
    <w:p w14:paraId="258DC3C0" w14:textId="77777777" w:rsidR="00C766AE" w:rsidRPr="009862C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4A9B528C" w14:textId="77777777" w:rsidR="00C766AE" w:rsidRPr="009862C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Pr="009862CE">
        <w:rPr>
          <w:rFonts w:cs="Arial"/>
        </w:rPr>
        <w:t>,</w:t>
      </w:r>
    </w:p>
    <w:p w14:paraId="43BAAEBC" w14:textId="77777777" w:rsidR="00C766AE" w:rsidRDefault="00C766AE" w:rsidP="00C766AE">
      <w:pPr>
        <w:numPr>
          <w:ilvl w:val="0"/>
          <w:numId w:val="15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>
        <w:rPr>
          <w:rFonts w:cs="Arial"/>
        </w:rPr>
        <w:t>;</w:t>
      </w:r>
    </w:p>
    <w:p w14:paraId="6BCE2F05" w14:textId="77777777" w:rsidR="00C766AE" w:rsidRPr="009862CE" w:rsidRDefault="00C766AE" w:rsidP="00C766AE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5FEED304" w14:textId="77777777" w:rsidR="00C766AE" w:rsidRDefault="00C766AE" w:rsidP="00C766AE">
      <w:pPr>
        <w:tabs>
          <w:tab w:val="left" w:pos="142"/>
        </w:tabs>
        <w:jc w:val="both"/>
        <w:rPr>
          <w:rFonts w:cs="Arial"/>
        </w:rPr>
      </w:pPr>
    </w:p>
    <w:p w14:paraId="68223890" w14:textId="77777777" w:rsidR="00C766AE" w:rsidRDefault="00C766AE" w:rsidP="00C766AE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 xml:space="preserve">(Uradni list RS, št. 60/1995, 38/1999, 50/2004, 86/2009, 83/2012, 152/2020 - ZZUOOP, 203/2020 - ZIUPOPDVE, 121/2022 – ZUOKPOE) ter da nimamo neizpolnjenih obveznosti do naročnika dalj kot trideset </w:t>
      </w:r>
      <w:r>
        <w:rPr>
          <w:rFonts w:cs="Arial"/>
        </w:rPr>
        <w:t xml:space="preserve">(30) </w:t>
      </w:r>
      <w:r w:rsidRPr="009B5ACC">
        <w:rPr>
          <w:rFonts w:cs="Arial"/>
        </w:rPr>
        <w:t xml:space="preserve">dni (2. odstavek 18. člena Zakona o blagovnih rezervah, Uradni list RS, št. 60/1995, 38/1999, 50/2004, 86/2009, 83/2012, 152/2020 - ZZUOOP, 203/2020 - ZIUPOPDVE, 121/2022 - ZUOKPOE). </w:t>
      </w:r>
    </w:p>
    <w:p w14:paraId="03E0CCAD" w14:textId="77777777" w:rsidR="00C766AE" w:rsidRDefault="00C766AE" w:rsidP="00C766AE">
      <w:pPr>
        <w:tabs>
          <w:tab w:val="left" w:pos="142"/>
        </w:tabs>
        <w:jc w:val="both"/>
        <w:rPr>
          <w:rFonts w:cs="Arial"/>
        </w:rPr>
      </w:pPr>
    </w:p>
    <w:p w14:paraId="6218AC96" w14:textId="77777777" w:rsidR="00C766AE" w:rsidRDefault="00C766AE" w:rsidP="00C766AE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67A1E8FB" w14:textId="77777777" w:rsidR="00C766AE" w:rsidRPr="00E321F3" w:rsidRDefault="00C766AE" w:rsidP="00C766AE">
      <w:pPr>
        <w:tabs>
          <w:tab w:val="left" w:pos="142"/>
        </w:tabs>
        <w:jc w:val="both"/>
        <w:rPr>
          <w:rFonts w:cs="Arial"/>
        </w:rPr>
      </w:pPr>
    </w:p>
    <w:p w14:paraId="4973D401" w14:textId="77777777" w:rsidR="00C766AE" w:rsidRPr="00E321F3" w:rsidRDefault="00C766AE" w:rsidP="00C766AE">
      <w:pPr>
        <w:tabs>
          <w:tab w:val="left" w:pos="142"/>
        </w:tabs>
        <w:jc w:val="both"/>
        <w:rPr>
          <w:rFonts w:cs="Arial"/>
        </w:rPr>
      </w:pPr>
      <w:r w:rsidRPr="00E321F3">
        <w:rPr>
          <w:rFonts w:ascii="Tahoma" w:hAnsi="Tahoma" w:cs="Tahoma"/>
        </w:rPr>
        <w:t>S podpisom potrjujemo verodostojnost te izjave in podatkov ter se zavezujemo, da bomo vsako spremembo javili v najkrajšem možnem času.</w:t>
      </w:r>
    </w:p>
    <w:bookmarkEnd w:id="1"/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D3B7A" w14:textId="77777777" w:rsidR="00EB1054" w:rsidRDefault="00EB1054">
      <w:r>
        <w:separator/>
      </w:r>
    </w:p>
  </w:endnote>
  <w:endnote w:type="continuationSeparator" w:id="0">
    <w:p w14:paraId="64924E9D" w14:textId="77777777" w:rsidR="00EB1054" w:rsidRDefault="00EB1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7B05BB2E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8189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8189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757D7A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8189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81892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5089E" w14:textId="77777777" w:rsidR="00EB1054" w:rsidRDefault="00EB1054">
      <w:r>
        <w:separator/>
      </w:r>
    </w:p>
  </w:footnote>
  <w:footnote w:type="continuationSeparator" w:id="0">
    <w:p w14:paraId="270AAA33" w14:textId="77777777" w:rsidR="00EB1054" w:rsidRDefault="00EB1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1CD354B2" w:rsidR="00C0552D" w:rsidRPr="005D6367" w:rsidRDefault="005D6367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46EF7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905EB5A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AD6A54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02D2ED0"/>
    <w:multiLevelType w:val="hybridMultilevel"/>
    <w:tmpl w:val="7B76DEA2"/>
    <w:lvl w:ilvl="0" w:tplc="8646C496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13"/>
  </w:num>
  <w:num w:numId="8">
    <w:abstractNumId w:val="10"/>
  </w:num>
  <w:num w:numId="9">
    <w:abstractNumId w:val="11"/>
  </w:num>
  <w:num w:numId="10">
    <w:abstractNumId w:val="12"/>
  </w:num>
  <w:num w:numId="11">
    <w:abstractNumId w:val="8"/>
  </w:num>
  <w:num w:numId="12">
    <w:abstractNumId w:val="14"/>
  </w:num>
  <w:num w:numId="13">
    <w:abstractNumId w:val="2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6EF7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847BC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488D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D6A54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36F6A"/>
    <w:rsid w:val="00C468BF"/>
    <w:rsid w:val="00C565DD"/>
    <w:rsid w:val="00C5660B"/>
    <w:rsid w:val="00C64A95"/>
    <w:rsid w:val="00C766AE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B6035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05E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37FC70-5E01-4317-AB9A-A819F3502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2d71791d-4b08-4651-a8aa-c7bfc8b3429a"/>
    <ds:schemaRef ds:uri="http://purl.org/dc/elements/1.1/"/>
    <ds:schemaRef ds:uri="http://schemas.openxmlformats.org/package/2006/metadata/core-properties"/>
    <ds:schemaRef ds:uri="6a4cc071-bd85-44c5-acc7-68a9b922d49c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ED06DC-451C-40DC-8FF7-DDA94B337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319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4</cp:revision>
  <cp:lastPrinted>2023-09-04T06:34:00Z</cp:lastPrinted>
  <dcterms:created xsi:type="dcterms:W3CDTF">2023-08-30T12:08:00Z</dcterms:created>
  <dcterms:modified xsi:type="dcterms:W3CDTF">2023-09-04T06:37:00Z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